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Beistellung von Beladung für 4 Rüstwagen nach DIN 14555-3 Stand 11/2025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der kompletten Beladung gem. gültiger DIN 14555-3, Stand 12/2016 Tabelle 1 inkl. Klammerwerten mit den nachträglich beschriebenen Ergänzungen und Ausführungshinweisen
Das Leistungsverzeichnisse beschreibt eine Beladung und bildet nicht den gesamten Auftragsumfang ab.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